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4B7E2" w14:textId="1323FE1D" w:rsidR="00BA00AB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KYDD</w:t>
      </w:r>
      <w:r>
        <w:rPr>
          <w:rFonts w:ascii="Times New Roman" w:hAnsi="Times New Roman" w:cs="Times New Roman"/>
          <w:sz w:val="24"/>
          <w:szCs w:val="24"/>
        </w:rPr>
        <w:t xml:space="preserve">        (fl.1498)</w:t>
      </w:r>
    </w:p>
    <w:p w14:paraId="66D84B44" w14:textId="12CC5A67" w:rsidR="003B3646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B4EE12" w14:textId="6C1DFB68" w:rsidR="003B3646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42C0F0" w14:textId="509D46C8" w:rsidR="003B3646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Apr.1498</w:t>
      </w:r>
      <w:r>
        <w:rPr>
          <w:rFonts w:ascii="Times New Roman" w:hAnsi="Times New Roman" w:cs="Times New Roman"/>
          <w:sz w:val="24"/>
          <w:szCs w:val="24"/>
        </w:rPr>
        <w:tab/>
        <w:t>He was a witness to the codicil of the Will of Sir John Maningham(q.v.).</w:t>
      </w:r>
    </w:p>
    <w:p w14:paraId="3CB14464" w14:textId="60B44044" w:rsidR="003B3646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(Ricardian XXXI p.92)</w:t>
      </w:r>
    </w:p>
    <w:p w14:paraId="7E126477" w14:textId="22A51B6C" w:rsidR="003B3646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9D12E" w14:textId="007AAE7A" w:rsidR="003B3646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842CD9" w14:textId="3AAFC2BB" w:rsidR="003B3646" w:rsidRPr="003B3646" w:rsidRDefault="003B364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sectPr w:rsidR="003B3646" w:rsidRPr="003B36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04924" w14:textId="77777777" w:rsidR="003B3646" w:rsidRDefault="003B3646" w:rsidP="009139A6">
      <w:r>
        <w:separator/>
      </w:r>
    </w:p>
  </w:endnote>
  <w:endnote w:type="continuationSeparator" w:id="0">
    <w:p w14:paraId="0E2FE98C" w14:textId="77777777" w:rsidR="003B3646" w:rsidRDefault="003B36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92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7C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45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F1F62" w14:textId="77777777" w:rsidR="003B3646" w:rsidRDefault="003B3646" w:rsidP="009139A6">
      <w:r>
        <w:separator/>
      </w:r>
    </w:p>
  </w:footnote>
  <w:footnote w:type="continuationSeparator" w:id="0">
    <w:p w14:paraId="68D483A2" w14:textId="77777777" w:rsidR="003B3646" w:rsidRDefault="003B36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46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0B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9E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46"/>
    <w:rsid w:val="000666E0"/>
    <w:rsid w:val="002510B7"/>
    <w:rsid w:val="003B364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2E05"/>
  <w15:chartTrackingRefBased/>
  <w15:docId w15:val="{FAFE37AA-2BA0-455B-AA2C-A19D0F95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2022-03-10T16:58:00Z</dcterms:created>
  <dcterms:modified xsi:type="dcterms:W3CDTF">2022-03-10T17:02:00Z</dcterms:modified>
</cp:coreProperties>
</file>